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1E0" w:firstRow="1" w:lastRow="1" w:firstColumn="1" w:lastColumn="1" w:noHBand="0" w:noVBand="0"/>
      </w:tblPr>
      <w:tblGrid>
        <w:gridCol w:w="11016"/>
      </w:tblGrid>
      <w:tr w:rsidR="005F2928" w:rsidTr="00B43C31">
        <w:tc>
          <w:tcPr>
            <w:tcW w:w="5000" w:type="pct"/>
            <w:shd w:val="clear" w:color="auto" w:fill="auto"/>
          </w:tcPr>
          <w:p w:rsidR="005F2928" w:rsidRDefault="0093699C" w:rsidP="0041298F">
            <w:pPr>
              <w:pStyle w:val="Picture"/>
            </w:pPr>
            <w:bookmarkStart w:id="0" w:name="_GoBack"/>
            <w:bookmarkEnd w:id="0"/>
            <w:r>
              <w:pict>
                <v:shape id="_x0000_i1027" type="#_x0000_t75" style="width:6in;height:33.3pt">
                  <v:imagedata r:id="rId7" o:title="" croptop="7373f" cropbottom="21299f"/>
                </v:shape>
              </w:pict>
            </w:r>
          </w:p>
        </w:tc>
      </w:tr>
    </w:tbl>
    <w:p w:rsidR="002C5E76" w:rsidRPr="0041298F" w:rsidRDefault="00234BFE" w:rsidP="002C5E76">
      <w:pPr>
        <w:pStyle w:val="FFSHeading"/>
      </w:pPr>
      <w:r>
        <w:t>Laboratory Notebook Guidelines</w:t>
      </w:r>
    </w:p>
    <w:p w:rsidR="002C5E76" w:rsidRDefault="002C5E76" w:rsidP="002C5E76"/>
    <w:p w:rsidR="00234BFE" w:rsidRPr="00743E80" w:rsidRDefault="00234BFE" w:rsidP="00234BFE">
      <w:pPr>
        <w:pStyle w:val="ActivitySection"/>
      </w:pPr>
      <w:r w:rsidRPr="00743E80">
        <w:t>General</w:t>
      </w:r>
    </w:p>
    <w:p w:rsidR="00234BFE" w:rsidRPr="00743E80" w:rsidRDefault="00234BFE" w:rsidP="00234BFE">
      <w:pPr>
        <w:pStyle w:val="StdBullets"/>
      </w:pPr>
      <w:r w:rsidRPr="00743E80">
        <w:t>All entries must be written in pen.</w:t>
      </w:r>
    </w:p>
    <w:p w:rsidR="00234BFE" w:rsidRPr="00743E80" w:rsidRDefault="00234BFE" w:rsidP="00234BFE">
      <w:pPr>
        <w:pStyle w:val="StdBullets"/>
      </w:pPr>
      <w:r w:rsidRPr="00743E80">
        <w:t>W</w:t>
      </w:r>
      <w:r w:rsidR="00E13F4A">
        <w:t xml:space="preserve">rite clearly and neatly so </w:t>
      </w:r>
      <w:r w:rsidRPr="00743E80">
        <w:t>others may follow or repeat the work you do.</w:t>
      </w:r>
    </w:p>
    <w:p w:rsidR="00234BFE" w:rsidRPr="00743E80" w:rsidRDefault="00234BFE" w:rsidP="00234BFE">
      <w:pPr>
        <w:pStyle w:val="StdBullets"/>
      </w:pPr>
      <w:r w:rsidRPr="00743E80">
        <w:t>If you make a mistake, do not erase, white out</w:t>
      </w:r>
      <w:r w:rsidR="007B2FF7">
        <w:t>,</w:t>
      </w:r>
      <w:r w:rsidRPr="00743E80">
        <w:t xml:space="preserve"> or otherwise obliterate the entry</w:t>
      </w:r>
      <w:r>
        <w:t xml:space="preserve">. </w:t>
      </w:r>
      <w:r w:rsidRPr="00743E80">
        <w:t xml:space="preserve">Simply make a single line through the middle of the text. </w:t>
      </w:r>
    </w:p>
    <w:p w:rsidR="00234BFE" w:rsidRPr="00743E80" w:rsidRDefault="00234BFE" w:rsidP="00234BFE">
      <w:pPr>
        <w:pStyle w:val="StdBullets"/>
      </w:pPr>
      <w:r w:rsidRPr="00743E80">
        <w:t>Supplemental documents, such as graphs,</w:t>
      </w:r>
      <w:r>
        <w:t xml:space="preserve"> charts, and pictures, must be </w:t>
      </w:r>
      <w:r w:rsidRPr="00743E80">
        <w:t>attached to the appropriate page. Pasting with a glu</w:t>
      </w:r>
      <w:r>
        <w:t xml:space="preserve">e stick is preferred; tape and </w:t>
      </w:r>
      <w:r w:rsidRPr="00743E80">
        <w:t>staples are acceptable.</w:t>
      </w:r>
    </w:p>
    <w:p w:rsidR="00234BFE" w:rsidRPr="00743E80" w:rsidRDefault="00234BFE" w:rsidP="00234BFE">
      <w:pPr>
        <w:pStyle w:val="StdBullets"/>
      </w:pPr>
      <w:r w:rsidRPr="00743E80">
        <w:t>Do not skip pages in the notebook.</w:t>
      </w:r>
    </w:p>
    <w:p w:rsidR="00234BFE" w:rsidRPr="00743E80" w:rsidRDefault="00234BFE" w:rsidP="00234BFE">
      <w:pPr>
        <w:pStyle w:val="StdBullets"/>
      </w:pPr>
      <w:r w:rsidRPr="00743E80">
        <w:t>If a page is only partially used, draw a line thro</w:t>
      </w:r>
      <w:r>
        <w:t xml:space="preserve">ugh the remainder of the page, </w:t>
      </w:r>
      <w:r w:rsidRPr="00743E80">
        <w:t xml:space="preserve">sign, and date. </w:t>
      </w:r>
    </w:p>
    <w:p w:rsidR="00234BFE" w:rsidRDefault="00234BFE" w:rsidP="00234BFE">
      <w:pPr>
        <w:pStyle w:val="StdBullets"/>
      </w:pPr>
      <w:r w:rsidRPr="00743E80">
        <w:t>Avoid abbreviations with the exception of metric units.</w:t>
      </w:r>
    </w:p>
    <w:p w:rsidR="00234BFE" w:rsidRPr="00743E80" w:rsidRDefault="00234BFE" w:rsidP="00234BFE"/>
    <w:p w:rsidR="00234BFE" w:rsidRPr="00743E80" w:rsidRDefault="00234BFE" w:rsidP="00234BFE">
      <w:pPr>
        <w:pStyle w:val="ActivitySection"/>
      </w:pPr>
      <w:r w:rsidRPr="00743E80">
        <w:t>Table of Contents</w:t>
      </w:r>
    </w:p>
    <w:p w:rsidR="00234BFE" w:rsidRPr="00743E80" w:rsidRDefault="00234BFE" w:rsidP="00234BFE">
      <w:pPr>
        <w:pStyle w:val="StdBullets"/>
      </w:pPr>
      <w:r w:rsidRPr="00743E80">
        <w:t>All experiments must be recorded in the Table of Contents.</w:t>
      </w:r>
    </w:p>
    <w:p w:rsidR="00234BFE" w:rsidRDefault="00234BFE" w:rsidP="00234BFE">
      <w:pPr>
        <w:pStyle w:val="StdBullets"/>
      </w:pPr>
      <w:r w:rsidRPr="00743E80">
        <w:t xml:space="preserve">Each entry must include the page number the </w:t>
      </w:r>
      <w:r>
        <w:t xml:space="preserve">experiment starts on, the date </w:t>
      </w:r>
      <w:r w:rsidRPr="00743E80">
        <w:t>started, and the title of the experiment.</w:t>
      </w:r>
    </w:p>
    <w:p w:rsidR="00234BFE" w:rsidRPr="00831DCF" w:rsidRDefault="00234BFE" w:rsidP="00234BFE"/>
    <w:p w:rsidR="00234BFE" w:rsidRPr="00743E80" w:rsidRDefault="00234BFE" w:rsidP="00234BFE">
      <w:pPr>
        <w:pStyle w:val="ActivitySection"/>
      </w:pPr>
      <w:r w:rsidRPr="00743E80">
        <w:t>Experiments</w:t>
      </w:r>
    </w:p>
    <w:p w:rsidR="00234BFE" w:rsidRPr="00743E80" w:rsidRDefault="00234BFE" w:rsidP="00234BFE">
      <w:pPr>
        <w:pStyle w:val="StdBullets"/>
      </w:pPr>
      <w:r w:rsidRPr="00743E80">
        <w:t>Title the top of the first page of an experiment.</w:t>
      </w:r>
    </w:p>
    <w:p w:rsidR="00234BFE" w:rsidRPr="00743E80" w:rsidRDefault="00234BFE" w:rsidP="00234BFE">
      <w:pPr>
        <w:pStyle w:val="StdBullets"/>
      </w:pPr>
      <w:r w:rsidRPr="00743E80">
        <w:t>Briefly describe the purpose or objective of the experiment.</w:t>
      </w:r>
    </w:p>
    <w:p w:rsidR="00234BFE" w:rsidRPr="00743E80" w:rsidRDefault="00234BFE" w:rsidP="00234BFE">
      <w:pPr>
        <w:pStyle w:val="StdBullets"/>
      </w:pPr>
      <w:r w:rsidRPr="00743E80">
        <w:t>Describe the procedures, materials, and quantitie</w:t>
      </w:r>
      <w:r>
        <w:t xml:space="preserve">s used for the experiment even </w:t>
      </w:r>
      <w:r w:rsidRPr="00743E80">
        <w:t xml:space="preserve">when following </w:t>
      </w:r>
      <w:proofErr w:type="gramStart"/>
      <w:r w:rsidRPr="00743E80">
        <w:t>established</w:t>
      </w:r>
      <w:proofErr w:type="gramEnd"/>
      <w:r w:rsidRPr="00743E80">
        <w:t xml:space="preserve"> procedures.</w:t>
      </w:r>
    </w:p>
    <w:p w:rsidR="00234BFE" w:rsidRPr="00743E80" w:rsidRDefault="00234BFE" w:rsidP="00234BFE">
      <w:pPr>
        <w:pStyle w:val="StdBullets"/>
      </w:pPr>
      <w:r w:rsidRPr="00743E80">
        <w:t xml:space="preserve">Note any reactions, conditions, or environmental </w:t>
      </w:r>
      <w:r>
        <w:t xml:space="preserve">factors that may influence the </w:t>
      </w:r>
      <w:r w:rsidRPr="00743E80">
        <w:t>experiment.</w:t>
      </w:r>
    </w:p>
    <w:p w:rsidR="00234BFE" w:rsidRPr="00743E80" w:rsidRDefault="00234BFE" w:rsidP="00234BFE">
      <w:pPr>
        <w:pStyle w:val="StdBullets"/>
      </w:pPr>
      <w:r w:rsidRPr="00743E80">
        <w:t>Sign and date the bottom of every page.</w:t>
      </w:r>
    </w:p>
    <w:p w:rsidR="00234BFE" w:rsidRPr="00743E80" w:rsidRDefault="00234BFE" w:rsidP="00234BFE">
      <w:pPr>
        <w:pStyle w:val="StdBullets"/>
      </w:pPr>
      <w:r w:rsidRPr="00743E80">
        <w:t xml:space="preserve">If more than one page is needed, write “Go to page </w:t>
      </w:r>
      <w:r>
        <w:t xml:space="preserve">___” on the bottom, right side </w:t>
      </w:r>
      <w:r w:rsidRPr="00743E80">
        <w:t xml:space="preserve">of the page. </w:t>
      </w:r>
    </w:p>
    <w:p w:rsidR="00234BFE" w:rsidRPr="00743E80" w:rsidRDefault="00234BFE" w:rsidP="00234BFE">
      <w:pPr>
        <w:pStyle w:val="StdBullets"/>
      </w:pPr>
      <w:r w:rsidRPr="00743E80">
        <w:t>When starting from a continued page, write “from __</w:t>
      </w:r>
      <w:r>
        <w:t xml:space="preserve">_” on the top left side of the </w:t>
      </w:r>
      <w:r w:rsidRPr="00743E80">
        <w:t>page.</w:t>
      </w:r>
    </w:p>
    <w:p w:rsidR="00210996" w:rsidRPr="00234BFE" w:rsidRDefault="00234BFE" w:rsidP="00234BFE">
      <w:pPr>
        <w:pStyle w:val="StdBullets"/>
      </w:pPr>
      <w:r w:rsidRPr="00743E80">
        <w:t>If a second experiment is started before data collection is c</w:t>
      </w:r>
      <w:r>
        <w:t xml:space="preserve">omplete, do not skip </w:t>
      </w:r>
      <w:r w:rsidRPr="00743E80">
        <w:t>pages, but use the “go to page __” and “from __” to indicate the proper pages.</w:t>
      </w:r>
    </w:p>
    <w:sectPr w:rsidR="00210996" w:rsidRPr="00234BFE" w:rsidSect="004434D0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502E" w:rsidRDefault="008A502E">
      <w:r>
        <w:separator/>
      </w:r>
    </w:p>
  </w:endnote>
  <w:endnote w:type="continuationSeparator" w:id="0">
    <w:p w:rsidR="008A502E" w:rsidRDefault="008A5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/>
      </w:tblBorders>
      <w:shd w:val="clear" w:color="auto" w:fill="F2F2F2"/>
      <w:tblLook w:val="04A0" w:firstRow="1" w:lastRow="0" w:firstColumn="1" w:lastColumn="0" w:noHBand="0" w:noVBand="1"/>
    </w:tblPr>
    <w:tblGrid>
      <w:gridCol w:w="4968"/>
      <w:gridCol w:w="6048"/>
    </w:tblGrid>
    <w:tr w:rsidR="00E03370" w:rsidRPr="007F0280" w:rsidTr="00157884">
      <w:tc>
        <w:tcPr>
          <w:tcW w:w="4968" w:type="dxa"/>
          <w:shd w:val="clear" w:color="auto" w:fill="F2F2F2"/>
        </w:tcPr>
        <w:p w:rsidR="00E03370" w:rsidRPr="003B0686" w:rsidRDefault="00E03370" w:rsidP="00E03370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</w:t>
          </w:r>
          <w:r>
            <w:t>5</w:t>
          </w:r>
        </w:p>
      </w:tc>
      <w:tc>
        <w:tcPr>
          <w:tcW w:w="6048" w:type="dxa"/>
          <w:shd w:val="clear" w:color="auto" w:fill="F2F2F2"/>
        </w:tcPr>
        <w:p w:rsidR="00E03370" w:rsidRDefault="003B7DE8" w:rsidP="00E03370">
          <w:pPr>
            <w:pStyle w:val="Footer"/>
          </w:pPr>
          <w:r>
            <w:t>FSS</w:t>
          </w:r>
          <w:r w:rsidR="00E03370" w:rsidRPr="003B0686">
            <w:t xml:space="preserve"> – Activity </w:t>
          </w:r>
          <w:r w:rsidR="00E03370">
            <w:t>X.X.X Name</w:t>
          </w:r>
          <w:r w:rsidR="00E03370" w:rsidRPr="003B0686">
            <w:t xml:space="preserve"> – Page </w:t>
          </w:r>
          <w:r w:rsidR="00E03370" w:rsidRPr="007F0280">
            <w:rPr>
              <w:rStyle w:val="PageNumber"/>
              <w:rFonts w:cs="Arial"/>
              <w:szCs w:val="20"/>
            </w:rPr>
            <w:fldChar w:fldCharType="begin"/>
          </w:r>
          <w:r w:rsidR="00E03370"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="00E03370" w:rsidRPr="007F0280">
            <w:rPr>
              <w:rStyle w:val="PageNumber"/>
              <w:rFonts w:cs="Arial"/>
              <w:szCs w:val="20"/>
            </w:rPr>
            <w:fldChar w:fldCharType="separate"/>
          </w:r>
          <w:r w:rsidR="003340F2">
            <w:rPr>
              <w:rStyle w:val="PageNumber"/>
              <w:rFonts w:cs="Arial"/>
              <w:noProof/>
              <w:szCs w:val="20"/>
            </w:rPr>
            <w:t>2</w:t>
          </w:r>
          <w:r w:rsidR="00E03370"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FF07F3" w:rsidRPr="003B0686" w:rsidRDefault="00FF07F3" w:rsidP="003B0686">
    <w:pPr>
      <w:pStyle w:val="Footer"/>
      <w:jc w:val="left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68"/>
      <w:gridCol w:w="6048"/>
    </w:tblGrid>
    <w:tr w:rsidR="003B0686" w:rsidRPr="007F0280" w:rsidTr="00FD43FB">
      <w:tc>
        <w:tcPr>
          <w:tcW w:w="4968" w:type="dxa"/>
          <w:shd w:val="clear" w:color="auto" w:fill="F2F2F2"/>
        </w:tcPr>
        <w:p w:rsidR="003B0686" w:rsidRPr="00E03370" w:rsidRDefault="003B0686" w:rsidP="004434D0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</w:t>
          </w:r>
          <w:r w:rsidR="00EE5805" w:rsidRPr="00E03370">
            <w:t>5</w:t>
          </w:r>
        </w:p>
      </w:tc>
      <w:tc>
        <w:tcPr>
          <w:tcW w:w="6048" w:type="dxa"/>
          <w:shd w:val="clear" w:color="auto" w:fill="F2F2F2"/>
        </w:tcPr>
        <w:p w:rsidR="003B0686" w:rsidRDefault="00627274" w:rsidP="00AA52A7">
          <w:pPr>
            <w:pStyle w:val="Footer"/>
          </w:pPr>
          <w:r>
            <w:t>FSS</w:t>
          </w:r>
          <w:r w:rsidR="00234BFE">
            <w:t xml:space="preserve"> – Laboratory Notebook Guidelines</w:t>
          </w:r>
          <w:r w:rsidR="003B0686" w:rsidRPr="003B0686">
            <w:t xml:space="preserve"> – Page </w:t>
          </w:r>
          <w:r w:rsidR="003B0686" w:rsidRPr="00E03370">
            <w:rPr>
              <w:rStyle w:val="PageNumber"/>
              <w:rFonts w:cs="Arial"/>
              <w:szCs w:val="20"/>
            </w:rPr>
            <w:fldChar w:fldCharType="begin"/>
          </w:r>
          <w:r w:rsidR="003B0686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E03370">
            <w:rPr>
              <w:rStyle w:val="PageNumber"/>
              <w:rFonts w:cs="Arial"/>
              <w:szCs w:val="20"/>
            </w:rPr>
            <w:fldChar w:fldCharType="separate"/>
          </w:r>
          <w:r w:rsidR="0093699C">
            <w:rPr>
              <w:rStyle w:val="PageNumber"/>
              <w:rFonts w:cs="Arial"/>
              <w:noProof/>
              <w:szCs w:val="20"/>
            </w:rPr>
            <w:t>1</w:t>
          </w:r>
          <w:r w:rsidR="003B0686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2B0DD0" w:rsidRPr="003B0686" w:rsidRDefault="002B0DD0" w:rsidP="003B0686">
    <w:pPr>
      <w:pStyle w:val="Footer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502E" w:rsidRDefault="008A502E">
      <w:r>
        <w:separator/>
      </w:r>
    </w:p>
  </w:footnote>
  <w:footnote w:type="continuationSeparator" w:id="0">
    <w:p w:rsidR="008A502E" w:rsidRDefault="008A50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0686" w:rsidRDefault="003B0686" w:rsidP="003B0686">
    <w:pPr>
      <w:pStyle w:val="Footer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DD0" w:rsidRDefault="002B0DD0" w:rsidP="002B0DD0">
    <w:pPr>
      <w:pStyle w:val="Footer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0" type="#_x0000_t75" style="width:11.55pt;height:11.55pt" o:bullet="t">
        <v:imagedata r:id="rId1" o:title="mso1DB"/>
      </v:shape>
    </w:pict>
  </w:numPicBullet>
  <w:numPicBullet w:numPicBulletId="1">
    <w:pict>
      <v:shape id="_x0000_i1061" type="#_x0000_t75" style="width:142.65pt;height:128.4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34BFE"/>
    <w:rsid w:val="00004D44"/>
    <w:rsid w:val="00023EF4"/>
    <w:rsid w:val="0006381D"/>
    <w:rsid w:val="000643C4"/>
    <w:rsid w:val="00095B65"/>
    <w:rsid w:val="000C04E3"/>
    <w:rsid w:val="000E30CE"/>
    <w:rsid w:val="00120DA8"/>
    <w:rsid w:val="00125FE3"/>
    <w:rsid w:val="00140531"/>
    <w:rsid w:val="001522F9"/>
    <w:rsid w:val="00153705"/>
    <w:rsid w:val="00157884"/>
    <w:rsid w:val="00164A78"/>
    <w:rsid w:val="00186EA4"/>
    <w:rsid w:val="001C5732"/>
    <w:rsid w:val="001D3468"/>
    <w:rsid w:val="001E706D"/>
    <w:rsid w:val="001F5964"/>
    <w:rsid w:val="00210996"/>
    <w:rsid w:val="002212A2"/>
    <w:rsid w:val="00234BFE"/>
    <w:rsid w:val="002438C6"/>
    <w:rsid w:val="00251483"/>
    <w:rsid w:val="00261D56"/>
    <w:rsid w:val="002704AC"/>
    <w:rsid w:val="00270C46"/>
    <w:rsid w:val="00276DA5"/>
    <w:rsid w:val="00292340"/>
    <w:rsid w:val="002B0DD0"/>
    <w:rsid w:val="002C5E76"/>
    <w:rsid w:val="002E4407"/>
    <w:rsid w:val="002F2976"/>
    <w:rsid w:val="002F3C64"/>
    <w:rsid w:val="003310C6"/>
    <w:rsid w:val="003340F2"/>
    <w:rsid w:val="0034081A"/>
    <w:rsid w:val="00352B6E"/>
    <w:rsid w:val="003574C4"/>
    <w:rsid w:val="00395386"/>
    <w:rsid w:val="003A2FD6"/>
    <w:rsid w:val="003B0686"/>
    <w:rsid w:val="003B7DE8"/>
    <w:rsid w:val="003C69CC"/>
    <w:rsid w:val="003E2BBD"/>
    <w:rsid w:val="00403D91"/>
    <w:rsid w:val="0041298F"/>
    <w:rsid w:val="0041647F"/>
    <w:rsid w:val="0042007E"/>
    <w:rsid w:val="004434D0"/>
    <w:rsid w:val="004477D4"/>
    <w:rsid w:val="0048295B"/>
    <w:rsid w:val="004A44E1"/>
    <w:rsid w:val="004B1465"/>
    <w:rsid w:val="004B1A28"/>
    <w:rsid w:val="004C09EA"/>
    <w:rsid w:val="004C1D05"/>
    <w:rsid w:val="005016DB"/>
    <w:rsid w:val="005328FF"/>
    <w:rsid w:val="00537CA6"/>
    <w:rsid w:val="005460BE"/>
    <w:rsid w:val="00546966"/>
    <w:rsid w:val="00581DD4"/>
    <w:rsid w:val="00586BFE"/>
    <w:rsid w:val="005B2542"/>
    <w:rsid w:val="005E14F5"/>
    <w:rsid w:val="005F2928"/>
    <w:rsid w:val="005F3C3B"/>
    <w:rsid w:val="006208FA"/>
    <w:rsid w:val="00627274"/>
    <w:rsid w:val="006347F4"/>
    <w:rsid w:val="006360D5"/>
    <w:rsid w:val="00642FCB"/>
    <w:rsid w:val="00644EFE"/>
    <w:rsid w:val="00647F89"/>
    <w:rsid w:val="00654B6C"/>
    <w:rsid w:val="006552C0"/>
    <w:rsid w:val="006656BB"/>
    <w:rsid w:val="006838B0"/>
    <w:rsid w:val="006A4101"/>
    <w:rsid w:val="006A4781"/>
    <w:rsid w:val="006C4146"/>
    <w:rsid w:val="006D10CA"/>
    <w:rsid w:val="006F38A4"/>
    <w:rsid w:val="00703684"/>
    <w:rsid w:val="00715734"/>
    <w:rsid w:val="007338A2"/>
    <w:rsid w:val="00763431"/>
    <w:rsid w:val="0076778F"/>
    <w:rsid w:val="0077472E"/>
    <w:rsid w:val="007925F0"/>
    <w:rsid w:val="007A36E5"/>
    <w:rsid w:val="007A566D"/>
    <w:rsid w:val="007B2FF7"/>
    <w:rsid w:val="007C2998"/>
    <w:rsid w:val="007E6D00"/>
    <w:rsid w:val="007F0280"/>
    <w:rsid w:val="008321FB"/>
    <w:rsid w:val="00842458"/>
    <w:rsid w:val="008575ED"/>
    <w:rsid w:val="00864182"/>
    <w:rsid w:val="00875A5A"/>
    <w:rsid w:val="008955CE"/>
    <w:rsid w:val="008A3B43"/>
    <w:rsid w:val="008A502E"/>
    <w:rsid w:val="008D1630"/>
    <w:rsid w:val="008E3DEE"/>
    <w:rsid w:val="0090461E"/>
    <w:rsid w:val="00905BAB"/>
    <w:rsid w:val="0093699C"/>
    <w:rsid w:val="00960B08"/>
    <w:rsid w:val="009664A4"/>
    <w:rsid w:val="00966E61"/>
    <w:rsid w:val="0098363E"/>
    <w:rsid w:val="009C4D66"/>
    <w:rsid w:val="009E0675"/>
    <w:rsid w:val="009F29A8"/>
    <w:rsid w:val="00A241A8"/>
    <w:rsid w:val="00A31333"/>
    <w:rsid w:val="00A41DA8"/>
    <w:rsid w:val="00A45FE8"/>
    <w:rsid w:val="00A70C87"/>
    <w:rsid w:val="00A82C3B"/>
    <w:rsid w:val="00A856C3"/>
    <w:rsid w:val="00AA52A7"/>
    <w:rsid w:val="00AC1398"/>
    <w:rsid w:val="00AC6CF6"/>
    <w:rsid w:val="00AE0075"/>
    <w:rsid w:val="00AF47E6"/>
    <w:rsid w:val="00B032F1"/>
    <w:rsid w:val="00B05D83"/>
    <w:rsid w:val="00B43C31"/>
    <w:rsid w:val="00B45B73"/>
    <w:rsid w:val="00B541ED"/>
    <w:rsid w:val="00B836E8"/>
    <w:rsid w:val="00B94588"/>
    <w:rsid w:val="00BB056A"/>
    <w:rsid w:val="00BD7B24"/>
    <w:rsid w:val="00BE2F3A"/>
    <w:rsid w:val="00BF2C89"/>
    <w:rsid w:val="00C03055"/>
    <w:rsid w:val="00C33247"/>
    <w:rsid w:val="00C412F9"/>
    <w:rsid w:val="00C53150"/>
    <w:rsid w:val="00C615E1"/>
    <w:rsid w:val="00C80FB0"/>
    <w:rsid w:val="00CA427F"/>
    <w:rsid w:val="00CB08DF"/>
    <w:rsid w:val="00CC21A3"/>
    <w:rsid w:val="00CE1E13"/>
    <w:rsid w:val="00CE1E34"/>
    <w:rsid w:val="00CF6E1D"/>
    <w:rsid w:val="00D26462"/>
    <w:rsid w:val="00D27120"/>
    <w:rsid w:val="00D449A4"/>
    <w:rsid w:val="00D813DD"/>
    <w:rsid w:val="00D83D7D"/>
    <w:rsid w:val="00D9030F"/>
    <w:rsid w:val="00DC3376"/>
    <w:rsid w:val="00DD3B69"/>
    <w:rsid w:val="00DE2030"/>
    <w:rsid w:val="00DE2572"/>
    <w:rsid w:val="00DE51D2"/>
    <w:rsid w:val="00E02AFD"/>
    <w:rsid w:val="00E03370"/>
    <w:rsid w:val="00E0723A"/>
    <w:rsid w:val="00E13F4A"/>
    <w:rsid w:val="00E33390"/>
    <w:rsid w:val="00E430F2"/>
    <w:rsid w:val="00E56BAB"/>
    <w:rsid w:val="00E6107F"/>
    <w:rsid w:val="00E65C9D"/>
    <w:rsid w:val="00E70B1A"/>
    <w:rsid w:val="00E71418"/>
    <w:rsid w:val="00E821B9"/>
    <w:rsid w:val="00E83AB6"/>
    <w:rsid w:val="00EE5805"/>
    <w:rsid w:val="00F01A9E"/>
    <w:rsid w:val="00F4061F"/>
    <w:rsid w:val="00F55DDB"/>
    <w:rsid w:val="00F70783"/>
    <w:rsid w:val="00F72E63"/>
    <w:rsid w:val="00F7359C"/>
    <w:rsid w:val="00F76840"/>
    <w:rsid w:val="00F825C5"/>
    <w:rsid w:val="00FC07EB"/>
    <w:rsid w:val="00FC6868"/>
    <w:rsid w:val="00FD43FB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279ABFE-9ED9-4216-8BC2-516279FCE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FFSHeading">
    <w:name w:val="FFSHeading"/>
    <w:basedOn w:val="Normal"/>
    <w:rsid w:val="00DE51D2"/>
    <w:pPr>
      <w:shd w:val="clear" w:color="auto" w:fill="9966FF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slie\AppData\Roaming\Microsoft\Templates\FSS_Activity_Template.doc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FSS_Activity_Template.docx</Template>
  <TotalTime>0</TotalTime>
  <Pages>1</Pages>
  <Words>267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Laboratory Notebook Guidelines</vt:lpstr>
    </vt:vector>
  </TitlesOfParts>
  <Manager>Dan Jansen</Manager>
  <Company>Curriculum for Agricultural Science Education</Company>
  <LinksUpToDate>false</LinksUpToDate>
  <CharactersWithSpaces>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Laboratory Notebook Guidelines</dc:title>
  <dc:subject>FSS - Unit 1 - Lesson 1.1 Exploring Food Science</dc:subject>
  <dc:creator>Marlene Mensch</dc:creator>
  <cp:keywords/>
  <dc:description/>
  <cp:lastModifiedBy>Marlene Jansen</cp:lastModifiedBy>
  <cp:revision>4</cp:revision>
  <cp:lastPrinted>2014-03-03T20:17:00Z</cp:lastPrinted>
  <dcterms:created xsi:type="dcterms:W3CDTF">2015-06-20T17:27:00Z</dcterms:created>
  <dcterms:modified xsi:type="dcterms:W3CDTF">2015-08-25T22:33:00Z</dcterms:modified>
</cp:coreProperties>
</file>